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387AC" w14:textId="7A4FC74C" w:rsidR="006B2F86" w:rsidRDefault="0084093B" w:rsidP="00E71FC3">
      <w:pPr>
        <w:pStyle w:val="NoSpacing"/>
      </w:pPr>
      <w:r>
        <w:rPr>
          <w:u w:val="single"/>
        </w:rPr>
        <w:t>John BYRYFELD (BYRIFELD)</w:t>
      </w:r>
      <w:r>
        <w:t xml:space="preserve">      (fl.1451-3)</w:t>
      </w:r>
    </w:p>
    <w:p w14:paraId="7FEC4B36" w14:textId="61EBEC52" w:rsidR="0084093B" w:rsidRDefault="0084093B" w:rsidP="00E71FC3">
      <w:pPr>
        <w:pStyle w:val="NoSpacing"/>
      </w:pPr>
      <w:r>
        <w:t xml:space="preserve">Prior of </w:t>
      </w:r>
      <w:proofErr w:type="spellStart"/>
      <w:r>
        <w:t>St.Nicholas</w:t>
      </w:r>
      <w:proofErr w:type="spellEnd"/>
      <w:r>
        <w:t xml:space="preserve"> of </w:t>
      </w:r>
      <w:proofErr w:type="spellStart"/>
      <w:r>
        <w:t>Berlich</w:t>
      </w:r>
      <w:proofErr w:type="spellEnd"/>
      <w:r>
        <w:t>, in the diocese of Bath and Wells.</w:t>
      </w:r>
    </w:p>
    <w:p w14:paraId="32D5F2D0" w14:textId="54D0D40D" w:rsidR="0084093B" w:rsidRDefault="0084093B" w:rsidP="00E71FC3">
      <w:pPr>
        <w:pStyle w:val="NoSpacing"/>
      </w:pPr>
    </w:p>
    <w:p w14:paraId="6A63E34B" w14:textId="151395A8" w:rsidR="0084093B" w:rsidRDefault="0084093B" w:rsidP="00E71FC3">
      <w:pPr>
        <w:pStyle w:val="NoSpacing"/>
      </w:pPr>
    </w:p>
    <w:p w14:paraId="7B8FB086" w14:textId="391FE108" w:rsidR="0084093B" w:rsidRDefault="0084093B" w:rsidP="0084093B">
      <w:pPr>
        <w:pStyle w:val="NoSpacing"/>
      </w:pPr>
      <w:r>
        <w:t>18 Dec.1451</w:t>
      </w:r>
      <w:r>
        <w:tab/>
        <w:t xml:space="preserve">He was ordained </w:t>
      </w:r>
      <w:r>
        <w:t>acolyte.</w:t>
      </w:r>
    </w:p>
    <w:p w14:paraId="5274003C" w14:textId="6668C7B2" w:rsidR="0084093B" w:rsidRDefault="0084093B" w:rsidP="0084093B">
      <w:pPr>
        <w:pStyle w:val="NoSpacing"/>
      </w:pPr>
      <w:r>
        <w:tab/>
      </w:r>
      <w:r>
        <w:tab/>
        <w:t>(“Register of Edmund Lacy, Bishop of Exeter 1429-55” part 4 p.2</w:t>
      </w:r>
      <w:r>
        <w:t>37</w:t>
      </w:r>
      <w:r>
        <w:t>)</w:t>
      </w:r>
    </w:p>
    <w:p w14:paraId="5CC1F684" w14:textId="2EA667DC" w:rsidR="0084093B" w:rsidRDefault="0084093B" w:rsidP="0084093B">
      <w:pPr>
        <w:pStyle w:val="NoSpacing"/>
      </w:pPr>
      <w:r>
        <w:t>23 Dec.1452</w:t>
      </w:r>
      <w:r>
        <w:tab/>
        <w:t>He was ordained subdeacon.   (ibid.p.243)</w:t>
      </w:r>
    </w:p>
    <w:p w14:paraId="40EB2D40" w14:textId="6A7F9B2E" w:rsidR="0084093B" w:rsidRDefault="0084093B" w:rsidP="0084093B">
      <w:pPr>
        <w:pStyle w:val="NoSpacing"/>
      </w:pPr>
      <w:r>
        <w:t>24 Feb.1453</w:t>
      </w:r>
      <w:r>
        <w:tab/>
        <w:t>He was ordained deacon.   (ibid.p.244)</w:t>
      </w:r>
    </w:p>
    <w:p w14:paraId="3C712B12" w14:textId="39035AD4" w:rsidR="0084093B" w:rsidRDefault="0084093B" w:rsidP="0084093B">
      <w:pPr>
        <w:pStyle w:val="NoSpacing"/>
      </w:pPr>
      <w:r>
        <w:t>26 May</w:t>
      </w:r>
      <w:r>
        <w:tab/>
        <w:t>He was ordained priest.    (ibid.p.246)</w:t>
      </w:r>
      <w:bookmarkStart w:id="0" w:name="_GoBack"/>
      <w:bookmarkEnd w:id="0"/>
    </w:p>
    <w:p w14:paraId="4739EBDE" w14:textId="77777777" w:rsidR="0084093B" w:rsidRDefault="0084093B" w:rsidP="0084093B">
      <w:pPr>
        <w:pStyle w:val="NoSpacing"/>
      </w:pPr>
    </w:p>
    <w:p w14:paraId="141A76F9" w14:textId="77777777" w:rsidR="0084093B" w:rsidRDefault="0084093B" w:rsidP="0084093B">
      <w:pPr>
        <w:pStyle w:val="NoSpacing"/>
      </w:pPr>
    </w:p>
    <w:p w14:paraId="5652E155" w14:textId="77777777" w:rsidR="0084093B" w:rsidRPr="002E7740" w:rsidRDefault="0084093B" w:rsidP="0084093B">
      <w:pPr>
        <w:pStyle w:val="NoSpacing"/>
      </w:pPr>
      <w:r>
        <w:t>19 February 2020</w:t>
      </w:r>
    </w:p>
    <w:p w14:paraId="2B61069B" w14:textId="4B92D898" w:rsidR="0084093B" w:rsidRPr="0084093B" w:rsidRDefault="0084093B" w:rsidP="00E71FC3">
      <w:pPr>
        <w:pStyle w:val="NoSpacing"/>
      </w:pPr>
    </w:p>
    <w:sectPr w:rsidR="0084093B" w:rsidRPr="008409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87FDA" w14:textId="77777777" w:rsidR="0084093B" w:rsidRDefault="0084093B" w:rsidP="00E71FC3">
      <w:pPr>
        <w:spacing w:after="0" w:line="240" w:lineRule="auto"/>
      </w:pPr>
      <w:r>
        <w:separator/>
      </w:r>
    </w:p>
  </w:endnote>
  <w:endnote w:type="continuationSeparator" w:id="0">
    <w:p w14:paraId="413CD28E" w14:textId="77777777" w:rsidR="0084093B" w:rsidRDefault="008409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87C6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8C492" w14:textId="77777777" w:rsidR="0084093B" w:rsidRDefault="0084093B" w:rsidP="00E71FC3">
      <w:pPr>
        <w:spacing w:after="0" w:line="240" w:lineRule="auto"/>
      </w:pPr>
      <w:r>
        <w:separator/>
      </w:r>
    </w:p>
  </w:footnote>
  <w:footnote w:type="continuationSeparator" w:id="0">
    <w:p w14:paraId="6D7DBD45" w14:textId="77777777" w:rsidR="0084093B" w:rsidRDefault="008409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93B"/>
    <w:rsid w:val="001A7C09"/>
    <w:rsid w:val="00577BD5"/>
    <w:rsid w:val="00656CBA"/>
    <w:rsid w:val="006A1F77"/>
    <w:rsid w:val="00733BE7"/>
    <w:rsid w:val="0084093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8C3E9"/>
  <w15:chartTrackingRefBased/>
  <w15:docId w15:val="{740FD7AF-44DA-4908-BC94-2ABEE6C57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2020-02-19T17:14:00Z</dcterms:created>
  <dcterms:modified xsi:type="dcterms:W3CDTF">2020-02-19T17:19:00Z</dcterms:modified>
</cp:coreProperties>
</file>